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444" w:rsidRPr="00936FB9" w:rsidRDefault="00027444" w:rsidP="00EE24BA">
      <w:pPr>
        <w:jc w:val="right"/>
        <w:rPr>
          <w:sz w:val="18"/>
          <w:szCs w:val="18"/>
        </w:rPr>
      </w:pPr>
      <w:r w:rsidRPr="00936FB9">
        <w:rPr>
          <w:sz w:val="18"/>
          <w:szCs w:val="18"/>
        </w:rPr>
        <w:t xml:space="preserve">Приложение </w:t>
      </w:r>
    </w:p>
    <w:p w:rsidR="00027444" w:rsidRPr="00936FB9" w:rsidRDefault="00027444" w:rsidP="00EE24BA">
      <w:pPr>
        <w:jc w:val="right"/>
        <w:rPr>
          <w:sz w:val="18"/>
          <w:szCs w:val="18"/>
        </w:rPr>
      </w:pPr>
      <w:r w:rsidRPr="00936FB9">
        <w:rPr>
          <w:sz w:val="18"/>
          <w:szCs w:val="18"/>
        </w:rPr>
        <w:t>к Решению Совета депутатов</w:t>
      </w:r>
    </w:p>
    <w:p w:rsidR="00027444" w:rsidRPr="00936FB9" w:rsidRDefault="00027444" w:rsidP="00EE24BA">
      <w:pPr>
        <w:jc w:val="right"/>
        <w:rPr>
          <w:sz w:val="18"/>
          <w:szCs w:val="18"/>
        </w:rPr>
      </w:pPr>
      <w:r w:rsidRPr="00936FB9">
        <w:rPr>
          <w:sz w:val="18"/>
          <w:szCs w:val="18"/>
        </w:rPr>
        <w:t>городского поселения Берёзово</w:t>
      </w:r>
    </w:p>
    <w:p w:rsidR="00027444" w:rsidRDefault="00027444" w:rsidP="00EE24BA">
      <w:pPr>
        <w:jc w:val="right"/>
        <w:rPr>
          <w:sz w:val="18"/>
          <w:szCs w:val="18"/>
        </w:rPr>
      </w:pPr>
      <w:r w:rsidRPr="00936FB9">
        <w:rPr>
          <w:sz w:val="18"/>
          <w:szCs w:val="18"/>
        </w:rPr>
        <w:t xml:space="preserve"> от   </w:t>
      </w:r>
      <w:r>
        <w:rPr>
          <w:sz w:val="18"/>
          <w:szCs w:val="18"/>
        </w:rPr>
        <w:t xml:space="preserve">15.05.2014 г. </w:t>
      </w:r>
      <w:r w:rsidRPr="00936FB9">
        <w:rPr>
          <w:sz w:val="18"/>
          <w:szCs w:val="18"/>
        </w:rPr>
        <w:t>№</w:t>
      </w:r>
      <w:r>
        <w:rPr>
          <w:sz w:val="18"/>
          <w:szCs w:val="18"/>
        </w:rPr>
        <w:t xml:space="preserve"> 33</w:t>
      </w:r>
    </w:p>
    <w:p w:rsidR="00027444" w:rsidRPr="00936FB9" w:rsidRDefault="00027444" w:rsidP="00EE24BA">
      <w:pPr>
        <w:jc w:val="right"/>
        <w:rPr>
          <w:sz w:val="18"/>
          <w:szCs w:val="18"/>
        </w:rPr>
      </w:pPr>
    </w:p>
    <w:p w:rsidR="00027444" w:rsidRPr="00936FB9" w:rsidRDefault="00027444" w:rsidP="00EE24BA">
      <w:pPr>
        <w:jc w:val="right"/>
        <w:rPr>
          <w:sz w:val="18"/>
          <w:szCs w:val="18"/>
        </w:rPr>
      </w:pPr>
    </w:p>
    <w:p w:rsidR="00027444" w:rsidRPr="00936FB9" w:rsidRDefault="00027444" w:rsidP="00EE24BA">
      <w:pPr>
        <w:jc w:val="right"/>
        <w:rPr>
          <w:sz w:val="18"/>
          <w:szCs w:val="18"/>
        </w:rPr>
      </w:pPr>
    </w:p>
    <w:p w:rsidR="00027444" w:rsidRPr="00936FB9" w:rsidRDefault="00027444" w:rsidP="00936FB9">
      <w:pPr>
        <w:jc w:val="center"/>
        <w:rPr>
          <w:rFonts w:ascii="Times New Roman" w:hAnsi="Times New Roman"/>
          <w:b/>
          <w:sz w:val="20"/>
          <w:szCs w:val="24"/>
        </w:rPr>
      </w:pPr>
      <w:r w:rsidRPr="00936FB9">
        <w:rPr>
          <w:rFonts w:ascii="Times New Roman" w:hAnsi="Times New Roman"/>
          <w:b/>
          <w:sz w:val="20"/>
          <w:szCs w:val="24"/>
        </w:rPr>
        <w:t>Межбюджетные трансферты</w:t>
      </w:r>
    </w:p>
    <w:p w:rsidR="00027444" w:rsidRPr="00936FB9" w:rsidRDefault="00027444" w:rsidP="00936FB9">
      <w:pPr>
        <w:jc w:val="center"/>
        <w:rPr>
          <w:rFonts w:ascii="Times New Roman" w:hAnsi="Times New Roman"/>
          <w:b/>
          <w:sz w:val="20"/>
          <w:szCs w:val="24"/>
        </w:rPr>
      </w:pPr>
      <w:r w:rsidRPr="00936FB9">
        <w:rPr>
          <w:rFonts w:ascii="Times New Roman" w:hAnsi="Times New Roman"/>
          <w:b/>
          <w:sz w:val="20"/>
          <w:szCs w:val="24"/>
        </w:rPr>
        <w:t xml:space="preserve">предоставляемые из бюджета городского поселения Берёзово в бюджет Берёзовского района  на осуществления части полномочий по решению вопросов местного значения в соответствии с заключенными соглашениями </w:t>
      </w:r>
      <w:r>
        <w:rPr>
          <w:rFonts w:ascii="Times New Roman" w:hAnsi="Times New Roman"/>
          <w:b/>
          <w:sz w:val="20"/>
          <w:szCs w:val="24"/>
        </w:rPr>
        <w:t>за</w:t>
      </w:r>
      <w:r w:rsidRPr="00936FB9">
        <w:rPr>
          <w:rFonts w:ascii="Times New Roman" w:hAnsi="Times New Roman"/>
          <w:b/>
          <w:sz w:val="20"/>
          <w:szCs w:val="24"/>
        </w:rPr>
        <w:t xml:space="preserve">  2013 год</w:t>
      </w:r>
      <w:r w:rsidRPr="00936FB9">
        <w:rPr>
          <w:rFonts w:ascii="Times New Roman" w:hAnsi="Times New Roman"/>
          <w:sz w:val="20"/>
          <w:szCs w:val="24"/>
        </w:rPr>
        <w:t xml:space="preserve"> </w:t>
      </w:r>
    </w:p>
    <w:p w:rsidR="00027444" w:rsidRPr="00936FB9" w:rsidRDefault="00027444" w:rsidP="00F51899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W w:w="12930" w:type="dxa"/>
        <w:jc w:val="center"/>
        <w:tblInd w:w="-2693" w:type="dxa"/>
        <w:tblLook w:val="00A0"/>
      </w:tblPr>
      <w:tblGrid>
        <w:gridCol w:w="679"/>
        <w:gridCol w:w="7574"/>
        <w:gridCol w:w="1264"/>
        <w:gridCol w:w="1693"/>
        <w:gridCol w:w="1720"/>
      </w:tblGrid>
      <w:tr w:rsidR="00027444" w:rsidRPr="00763227" w:rsidTr="00936FB9">
        <w:trPr>
          <w:trHeight w:val="93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7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936FB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Наименование полномочия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план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факт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% исполнения</w:t>
            </w:r>
          </w:p>
        </w:tc>
      </w:tr>
      <w:tr w:rsidR="00027444" w:rsidRPr="00763227" w:rsidTr="00936FB9">
        <w:trPr>
          <w:trHeight w:val="375"/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7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</w:tr>
      <w:tr w:rsidR="00027444" w:rsidRPr="00763227" w:rsidTr="00936FB9">
        <w:trPr>
          <w:trHeight w:val="765"/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7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936FB9">
            <w:pPr>
              <w:ind w:firstLine="357"/>
              <w:rPr>
                <w:rFonts w:ascii="Times New Roman" w:hAnsi="Times New Roman"/>
                <w:sz w:val="18"/>
                <w:szCs w:val="18"/>
              </w:rPr>
            </w:pPr>
            <w:r w:rsidRPr="00763227">
              <w:rPr>
                <w:rFonts w:ascii="Times New Roman" w:hAnsi="Times New Roman"/>
                <w:sz w:val="18"/>
                <w:szCs w:val="18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путём выкупа, земельных участков в границах поселения для муниципальных нужд.</w:t>
            </w:r>
          </w:p>
          <w:p w:rsidR="00027444" w:rsidRPr="00763227" w:rsidRDefault="00027444" w:rsidP="00F51899">
            <w:pPr>
              <w:spacing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100,0</w:t>
            </w:r>
          </w:p>
        </w:tc>
      </w:tr>
      <w:tr w:rsidR="00027444" w:rsidRPr="00763227" w:rsidTr="00936FB9">
        <w:trPr>
          <w:trHeight w:val="765"/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7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936FB9">
            <w:pPr>
              <w:ind w:firstLine="357"/>
              <w:rPr>
                <w:rFonts w:ascii="Times New Roman" w:hAnsi="Times New Roman"/>
                <w:sz w:val="18"/>
                <w:szCs w:val="18"/>
              </w:rPr>
            </w:pPr>
            <w:r w:rsidRPr="00763227">
              <w:rPr>
                <w:rFonts w:ascii="Times New Roman" w:hAnsi="Times New Roman"/>
                <w:sz w:val="18"/>
                <w:szCs w:val="18"/>
              </w:rPr>
              <w:t>Исполнение полномочий контрольно-счетного органа поселения Березово по осуществлению внешнего муниципального финансового контроля контрольно-счетной палатой Березовского района.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33,6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33,6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100,0</w:t>
            </w:r>
          </w:p>
        </w:tc>
      </w:tr>
      <w:tr w:rsidR="00027444" w:rsidRPr="00763227" w:rsidTr="00936FB9">
        <w:trPr>
          <w:trHeight w:val="765"/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7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936FB9">
            <w:pPr>
              <w:ind w:firstLine="357"/>
              <w:rPr>
                <w:rFonts w:ascii="Times New Roman" w:hAnsi="Times New Roman"/>
                <w:sz w:val="18"/>
                <w:szCs w:val="18"/>
              </w:rPr>
            </w:pPr>
            <w:r w:rsidRPr="007632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Дорожная деятельность (проектирование, реконструкция, строительство, капитальный ремонт, ремонт автомобильных дорог)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11,7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11,7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100,0</w:t>
            </w:r>
          </w:p>
        </w:tc>
      </w:tr>
      <w:tr w:rsidR="00027444" w:rsidRPr="00763227" w:rsidTr="00936FB9">
        <w:trPr>
          <w:trHeight w:val="510"/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7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7444" w:rsidRPr="00763227" w:rsidRDefault="00027444" w:rsidP="00076576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76322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Страхование муниципального имущества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45,4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45,4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100,0</w:t>
            </w:r>
          </w:p>
        </w:tc>
      </w:tr>
      <w:tr w:rsidR="00027444" w:rsidRPr="00763227" w:rsidTr="00936FB9">
        <w:trPr>
          <w:trHeight w:val="375"/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</w:tcPr>
          <w:p w:rsidR="00027444" w:rsidRPr="00763227" w:rsidRDefault="00027444" w:rsidP="00F51899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7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</w:tcPr>
          <w:p w:rsidR="00027444" w:rsidRPr="00763227" w:rsidRDefault="00027444" w:rsidP="00F51899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</w:tcPr>
          <w:p w:rsidR="00027444" w:rsidRPr="00763227" w:rsidRDefault="00027444" w:rsidP="00154F2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100,7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  <w:lang w:eastAsia="ru-RU"/>
              </w:rPr>
              <w:t>100,7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027444" w:rsidRPr="00763227" w:rsidRDefault="00027444" w:rsidP="00F51899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763227">
              <w:rPr>
                <w:rFonts w:ascii="Times New Roman" w:hAnsi="Times New Roman"/>
                <w:color w:val="000000"/>
                <w:sz w:val="23"/>
                <w:szCs w:val="23"/>
                <w:lang w:eastAsia="ru-RU"/>
              </w:rPr>
              <w:t>100,0</w:t>
            </w:r>
          </w:p>
        </w:tc>
      </w:tr>
    </w:tbl>
    <w:p w:rsidR="00027444" w:rsidRPr="00936FB9" w:rsidRDefault="00027444" w:rsidP="00F51899">
      <w:pPr>
        <w:jc w:val="center"/>
        <w:rPr>
          <w:rFonts w:ascii="Times New Roman" w:hAnsi="Times New Roman"/>
          <w:sz w:val="20"/>
          <w:szCs w:val="20"/>
          <w:lang w:val="en-US"/>
        </w:rPr>
      </w:pPr>
    </w:p>
    <w:p w:rsidR="00027444" w:rsidRPr="00936FB9" w:rsidRDefault="00027444" w:rsidP="00EE24BA">
      <w:pPr>
        <w:jc w:val="right"/>
        <w:rPr>
          <w:sz w:val="18"/>
          <w:szCs w:val="18"/>
        </w:rPr>
      </w:pPr>
    </w:p>
    <w:sectPr w:rsidR="00027444" w:rsidRPr="00936FB9" w:rsidSect="00936FB9">
      <w:pgSz w:w="16838" w:h="11906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4BA"/>
    <w:rsid w:val="00023E8C"/>
    <w:rsid w:val="00027444"/>
    <w:rsid w:val="0004785A"/>
    <w:rsid w:val="00076576"/>
    <w:rsid w:val="00084078"/>
    <w:rsid w:val="000F5C3C"/>
    <w:rsid w:val="00100EFC"/>
    <w:rsid w:val="00145022"/>
    <w:rsid w:val="0015227D"/>
    <w:rsid w:val="00154496"/>
    <w:rsid w:val="00154F29"/>
    <w:rsid w:val="00156CDE"/>
    <w:rsid w:val="001573BA"/>
    <w:rsid w:val="001A7A80"/>
    <w:rsid w:val="001E2F02"/>
    <w:rsid w:val="00202BAE"/>
    <w:rsid w:val="00211CAD"/>
    <w:rsid w:val="00265A3D"/>
    <w:rsid w:val="00285059"/>
    <w:rsid w:val="002A20CC"/>
    <w:rsid w:val="002A2178"/>
    <w:rsid w:val="002C5442"/>
    <w:rsid w:val="002C55F9"/>
    <w:rsid w:val="002D7A28"/>
    <w:rsid w:val="003055C7"/>
    <w:rsid w:val="00320D1B"/>
    <w:rsid w:val="003A7E15"/>
    <w:rsid w:val="003B4861"/>
    <w:rsid w:val="003E48DA"/>
    <w:rsid w:val="00400486"/>
    <w:rsid w:val="004D4755"/>
    <w:rsid w:val="004F5317"/>
    <w:rsid w:val="00512333"/>
    <w:rsid w:val="00575A4E"/>
    <w:rsid w:val="005C6645"/>
    <w:rsid w:val="00614938"/>
    <w:rsid w:val="006166AB"/>
    <w:rsid w:val="006166BA"/>
    <w:rsid w:val="00630B4E"/>
    <w:rsid w:val="006876D9"/>
    <w:rsid w:val="00696D19"/>
    <w:rsid w:val="006A48DB"/>
    <w:rsid w:val="006B0B8E"/>
    <w:rsid w:val="006E4183"/>
    <w:rsid w:val="006F7872"/>
    <w:rsid w:val="00732798"/>
    <w:rsid w:val="00733412"/>
    <w:rsid w:val="00763227"/>
    <w:rsid w:val="007E507B"/>
    <w:rsid w:val="0080616E"/>
    <w:rsid w:val="00810AE4"/>
    <w:rsid w:val="00854672"/>
    <w:rsid w:val="009019C7"/>
    <w:rsid w:val="00936FB9"/>
    <w:rsid w:val="00967148"/>
    <w:rsid w:val="009A7AB5"/>
    <w:rsid w:val="009E2A28"/>
    <w:rsid w:val="00A00BB8"/>
    <w:rsid w:val="00A2421D"/>
    <w:rsid w:val="00A920E9"/>
    <w:rsid w:val="00A9447D"/>
    <w:rsid w:val="00AA0F2D"/>
    <w:rsid w:val="00AC1683"/>
    <w:rsid w:val="00AC7CAB"/>
    <w:rsid w:val="00AD7D61"/>
    <w:rsid w:val="00B64B9D"/>
    <w:rsid w:val="00B8030F"/>
    <w:rsid w:val="00BC06D5"/>
    <w:rsid w:val="00C108F9"/>
    <w:rsid w:val="00C33655"/>
    <w:rsid w:val="00C4229D"/>
    <w:rsid w:val="00C9116B"/>
    <w:rsid w:val="00D02AE4"/>
    <w:rsid w:val="00D244AC"/>
    <w:rsid w:val="00D2466A"/>
    <w:rsid w:val="00D56EDB"/>
    <w:rsid w:val="00D66D97"/>
    <w:rsid w:val="00DE3D35"/>
    <w:rsid w:val="00E10A2B"/>
    <w:rsid w:val="00E178CD"/>
    <w:rsid w:val="00E21590"/>
    <w:rsid w:val="00E73446"/>
    <w:rsid w:val="00EB09BC"/>
    <w:rsid w:val="00ED6A35"/>
    <w:rsid w:val="00EE24BA"/>
    <w:rsid w:val="00EF20E9"/>
    <w:rsid w:val="00F0306F"/>
    <w:rsid w:val="00F05967"/>
    <w:rsid w:val="00F05CE3"/>
    <w:rsid w:val="00F51899"/>
    <w:rsid w:val="00F55F32"/>
    <w:rsid w:val="00F9256B"/>
    <w:rsid w:val="00F92D1A"/>
    <w:rsid w:val="00FB2084"/>
    <w:rsid w:val="00FE3700"/>
    <w:rsid w:val="00FE4B06"/>
    <w:rsid w:val="00FF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700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5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109</TotalTime>
  <Pages>1</Pages>
  <Words>216</Words>
  <Characters>1236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Шустова Татьяна Викторовна</dc:creator>
  <cp:keywords/>
  <dc:description/>
  <cp:lastModifiedBy>User</cp:lastModifiedBy>
  <cp:revision>6</cp:revision>
  <cp:lastPrinted>2014-05-19T11:00:00Z</cp:lastPrinted>
  <dcterms:created xsi:type="dcterms:W3CDTF">2014-03-21T06:23:00Z</dcterms:created>
  <dcterms:modified xsi:type="dcterms:W3CDTF">2014-05-19T11:01:00Z</dcterms:modified>
</cp:coreProperties>
</file>